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D00A0" w14:textId="38A67F36" w:rsidR="00D70E29" w:rsidRPr="009135EE" w:rsidRDefault="00ED718D" w:rsidP="00D70E29">
      <w:pPr>
        <w:pStyle w:val="3GPPHeader"/>
        <w:spacing w:after="60"/>
      </w:pPr>
      <w:bookmarkStart w:id="0" w:name="_GoBack"/>
      <w:bookmarkEnd w:id="0"/>
      <w:r w:rsidRPr="00ED718D">
        <w:t xml:space="preserve">3GPP TSG-RAN WG2 </w:t>
      </w:r>
      <w:r w:rsidR="006B4D4E">
        <w:t>#101</w:t>
      </w:r>
      <w:r w:rsidR="00D91661">
        <w:t>Bis</w:t>
      </w:r>
      <w:r w:rsidR="00D70E29" w:rsidRPr="009135EE">
        <w:tab/>
      </w:r>
      <w:proofErr w:type="spellStart"/>
      <w:r w:rsidR="00D70E29" w:rsidRPr="009135EE">
        <w:t>Tdoc</w:t>
      </w:r>
      <w:proofErr w:type="spellEnd"/>
      <w:r w:rsidR="007762D0">
        <w:t xml:space="preserve"> </w:t>
      </w:r>
      <w:r w:rsidR="000646C4" w:rsidRPr="000646C4">
        <w:t>R2-180</w:t>
      </w:r>
      <w:r w:rsidR="00576438">
        <w:t>5455</w:t>
      </w:r>
      <w:r w:rsidR="00D70E29" w:rsidRPr="009135EE">
        <w:t xml:space="preserve"> </w:t>
      </w:r>
    </w:p>
    <w:p w14:paraId="356094C2" w14:textId="7DBCD5D9" w:rsidR="00F05D5B" w:rsidRDefault="00D91661" w:rsidP="009D5406">
      <w:pPr>
        <w:pStyle w:val="3GPPHeader"/>
      </w:pPr>
      <w:proofErr w:type="spellStart"/>
      <w:r w:rsidRPr="00D91661">
        <w:t>Sanya</w:t>
      </w:r>
      <w:proofErr w:type="spellEnd"/>
      <w:r w:rsidRPr="00D91661">
        <w:t>, P.R. of China, 16th – 20th April 2018</w:t>
      </w:r>
      <w:r w:rsidR="00231E37">
        <w:tab/>
      </w:r>
      <w:r w:rsidR="00231E37" w:rsidRPr="00231E37">
        <w:rPr>
          <w:sz w:val="18"/>
        </w:rPr>
        <w:t>(resubmission of</w:t>
      </w:r>
      <w:r w:rsidR="007762D0" w:rsidRPr="007762D0">
        <w:t xml:space="preserve"> </w:t>
      </w:r>
      <w:r w:rsidR="007762D0" w:rsidRPr="007762D0">
        <w:rPr>
          <w:sz w:val="18"/>
        </w:rPr>
        <w:t>R2-1</w:t>
      </w:r>
      <w:r w:rsidR="006B4D4E">
        <w:rPr>
          <w:sz w:val="18"/>
        </w:rPr>
        <w:t>80</w:t>
      </w:r>
      <w:r w:rsidR="0074258E">
        <w:rPr>
          <w:sz w:val="18"/>
        </w:rPr>
        <w:t>3124</w:t>
      </w:r>
      <w:r w:rsidR="00231E37" w:rsidRPr="00231E37">
        <w:rPr>
          <w:sz w:val="18"/>
        </w:rPr>
        <w:t>)</w:t>
      </w:r>
    </w:p>
    <w:p w14:paraId="32A4072B" w14:textId="3A224E62" w:rsidR="00231E37" w:rsidRPr="009D5406" w:rsidRDefault="00231E37" w:rsidP="00231E37">
      <w:pPr>
        <w:pStyle w:val="3GPPHeader"/>
      </w:pPr>
      <w:r w:rsidRPr="005B04D7">
        <w:rPr>
          <w:lang w:val="en-US"/>
        </w:rPr>
        <w:tab/>
      </w:r>
      <w:r>
        <w:rPr>
          <w:lang w:val="en-US"/>
        </w:rPr>
        <w:tab/>
      </w:r>
    </w:p>
    <w:p w14:paraId="574A3A11" w14:textId="5C5CB421" w:rsidR="00324147" w:rsidRPr="005B04D7" w:rsidRDefault="00324147" w:rsidP="00324147">
      <w:pPr>
        <w:pStyle w:val="3GPPHeader"/>
        <w:rPr>
          <w:sz w:val="22"/>
          <w:szCs w:val="22"/>
        </w:rPr>
      </w:pPr>
      <w:r w:rsidRPr="005B04D7">
        <w:rPr>
          <w:sz w:val="22"/>
          <w:szCs w:val="22"/>
        </w:rPr>
        <w:t>Agenda Item:</w:t>
      </w:r>
      <w:r w:rsidRPr="005B04D7">
        <w:rPr>
          <w:sz w:val="22"/>
          <w:szCs w:val="22"/>
        </w:rPr>
        <w:tab/>
      </w:r>
      <w:r w:rsidR="00B25A9A" w:rsidRPr="00576438">
        <w:rPr>
          <w:sz w:val="22"/>
          <w:szCs w:val="22"/>
          <w:lang w:val="sv-SE"/>
        </w:rPr>
        <w:t>10.</w:t>
      </w:r>
      <w:r w:rsidR="005E78B1" w:rsidRPr="00576438">
        <w:rPr>
          <w:sz w:val="22"/>
          <w:szCs w:val="22"/>
          <w:lang w:val="sv-SE"/>
        </w:rPr>
        <w:t>4</w:t>
      </w:r>
      <w:r w:rsidR="005E78B1">
        <w:rPr>
          <w:sz w:val="22"/>
          <w:szCs w:val="22"/>
          <w:lang w:val="sv-SE"/>
        </w:rPr>
        <w:t>.4.5</w:t>
      </w:r>
    </w:p>
    <w:p w14:paraId="55A28739" w14:textId="77777777" w:rsidR="00324147" w:rsidRPr="005B04D7" w:rsidRDefault="00324147" w:rsidP="00324147">
      <w:pPr>
        <w:pStyle w:val="3GPPHeader"/>
        <w:rPr>
          <w:sz w:val="22"/>
          <w:szCs w:val="22"/>
        </w:rPr>
      </w:pPr>
      <w:r w:rsidRPr="005B04D7">
        <w:rPr>
          <w:sz w:val="22"/>
          <w:szCs w:val="22"/>
        </w:rPr>
        <w:t>Source:</w:t>
      </w:r>
      <w:r w:rsidRPr="005B04D7">
        <w:rPr>
          <w:sz w:val="22"/>
          <w:szCs w:val="22"/>
        </w:rPr>
        <w:tab/>
        <w:t>Ericsson</w:t>
      </w:r>
    </w:p>
    <w:p w14:paraId="572A88DF" w14:textId="6406C1E6" w:rsidR="00D64317" w:rsidRPr="005B04D7" w:rsidRDefault="00D64317" w:rsidP="00D64317">
      <w:pPr>
        <w:pStyle w:val="3GPPHeader"/>
        <w:rPr>
          <w:sz w:val="22"/>
          <w:szCs w:val="22"/>
        </w:rPr>
      </w:pPr>
      <w:r w:rsidRPr="005B04D7">
        <w:rPr>
          <w:sz w:val="22"/>
          <w:szCs w:val="22"/>
        </w:rPr>
        <w:t>Title:</w:t>
      </w:r>
      <w:r w:rsidRPr="005B04D7">
        <w:rPr>
          <w:sz w:val="22"/>
          <w:szCs w:val="22"/>
        </w:rPr>
        <w:tab/>
      </w:r>
      <w:r w:rsidR="006F758D">
        <w:rPr>
          <w:sz w:val="22"/>
          <w:szCs w:val="22"/>
        </w:rPr>
        <w:t xml:space="preserve">UE </w:t>
      </w:r>
      <w:r w:rsidR="00202564">
        <w:rPr>
          <w:sz w:val="22"/>
          <w:szCs w:val="22"/>
        </w:rPr>
        <w:t>C</w:t>
      </w:r>
      <w:r w:rsidR="006F758D">
        <w:rPr>
          <w:sz w:val="22"/>
          <w:szCs w:val="22"/>
        </w:rPr>
        <w:t>apability “</w:t>
      </w:r>
      <w:r w:rsidR="00202564">
        <w:rPr>
          <w:sz w:val="22"/>
          <w:szCs w:val="22"/>
        </w:rPr>
        <w:t>C</w:t>
      </w:r>
      <w:r w:rsidR="006F758D">
        <w:rPr>
          <w:sz w:val="22"/>
          <w:szCs w:val="22"/>
        </w:rPr>
        <w:t>ompression”</w:t>
      </w:r>
    </w:p>
    <w:p w14:paraId="28EC4CD7" w14:textId="286B3FA3" w:rsidR="00D64317" w:rsidRPr="000922D8" w:rsidRDefault="00D64317" w:rsidP="00147E79">
      <w:pPr>
        <w:pStyle w:val="3GPPHeader"/>
      </w:pPr>
      <w:r w:rsidRPr="005B04D7">
        <w:rPr>
          <w:sz w:val="22"/>
          <w:szCs w:val="22"/>
        </w:rPr>
        <w:t>Document for:</w:t>
      </w:r>
      <w:r w:rsidRPr="005B04D7">
        <w:rPr>
          <w:sz w:val="22"/>
          <w:szCs w:val="22"/>
        </w:rPr>
        <w:tab/>
        <w:t>Discussion, Decision</w:t>
      </w:r>
    </w:p>
    <w:p w14:paraId="0C4CADDF" w14:textId="7F51B8F8" w:rsidR="004141DD" w:rsidRDefault="00D64317" w:rsidP="00D64317">
      <w:pPr>
        <w:pStyle w:val="Heading1"/>
      </w:pPr>
      <w:r w:rsidRPr="000922D8">
        <w:t>Introduction</w:t>
      </w:r>
    </w:p>
    <w:p w14:paraId="23447882" w14:textId="77777777" w:rsidR="00E85CCE" w:rsidRDefault="00E85CCE" w:rsidP="00E85CCE">
      <w:r>
        <w:t xml:space="preserve">In this contribution we propose to associate the UE capability information structure with a “model identifier”. UE and </w:t>
      </w:r>
      <w:proofErr w:type="spellStart"/>
      <w:r>
        <w:t>gNB</w:t>
      </w:r>
      <w:proofErr w:type="spellEnd"/>
      <w:r>
        <w:t xml:space="preserve"> as well as </w:t>
      </w:r>
      <w:proofErr w:type="spellStart"/>
      <w:r>
        <w:t>gNB</w:t>
      </w:r>
      <w:proofErr w:type="spellEnd"/>
      <w:r>
        <w:t xml:space="preserve"> and MME may then refer to this model ID and, if the peer knows the associated set of complete UE capabilities, omit the transmission of the full capability structure. </w:t>
      </w:r>
    </w:p>
    <w:p w14:paraId="3552E05F" w14:textId="0929A2DB" w:rsidR="00E85CCE" w:rsidRPr="00E85CCE" w:rsidRDefault="00E85CCE" w:rsidP="00E85CCE">
      <w:r>
        <w:t xml:space="preserve">Furthermore, a </w:t>
      </w:r>
      <w:proofErr w:type="spellStart"/>
      <w:r>
        <w:t>gNB</w:t>
      </w:r>
      <w:proofErr w:type="spellEnd"/>
      <w:r>
        <w:t xml:space="preserve"> and an MME may use this ID to reduce the storage space for the UE capability sets for the UEs that they serve.</w:t>
      </w:r>
    </w:p>
    <w:p w14:paraId="2EBB6120" w14:textId="77777777" w:rsidR="00A1679C" w:rsidRPr="000922D8" w:rsidRDefault="00A1679C" w:rsidP="004141DD">
      <w:pPr>
        <w:pStyle w:val="Heading1"/>
      </w:pPr>
      <w:bookmarkStart w:id="1" w:name="_Ref462411760"/>
      <w:r w:rsidRPr="000922D8">
        <w:t>Discussion</w:t>
      </w:r>
      <w:bookmarkEnd w:id="1"/>
    </w:p>
    <w:p w14:paraId="7E811106" w14:textId="77777777" w:rsidR="00E85CCE" w:rsidRDefault="00E85CCE" w:rsidP="008F53C5">
      <w:r>
        <w:t xml:space="preserve">RAN2 should aim to reduce the size of </w:t>
      </w:r>
      <w:r w:rsidR="008F53C5" w:rsidRPr="000922D8">
        <w:t xml:space="preserve">the </w:t>
      </w:r>
      <w:r>
        <w:t xml:space="preserve">NR UE </w:t>
      </w:r>
      <w:r w:rsidR="008F53C5" w:rsidRPr="000922D8">
        <w:t xml:space="preserve">capability </w:t>
      </w:r>
      <w:r w:rsidR="00C05764" w:rsidRPr="000922D8">
        <w:t>signalling</w:t>
      </w:r>
      <w:r w:rsidR="008F53C5" w:rsidRPr="000922D8">
        <w:t xml:space="preserve"> structure</w:t>
      </w:r>
      <w:r>
        <w:t xml:space="preserve"> compared to what we have in LTE. Nevertheless, despite those improvements</w:t>
      </w:r>
      <w:r w:rsidR="008F53C5" w:rsidRPr="000922D8">
        <w:t>, we foresee that it will anyway be of considerable size</w:t>
      </w:r>
      <w:r>
        <w:t xml:space="preserve"> and there will be a considerable number of UEs to be handled by an </w:t>
      </w:r>
      <w:proofErr w:type="spellStart"/>
      <w:r>
        <w:t>gNB</w:t>
      </w:r>
      <w:proofErr w:type="spellEnd"/>
      <w:r>
        <w:t xml:space="preserve"> and by an MME</w:t>
      </w:r>
      <w:r w:rsidR="008F53C5" w:rsidRPr="000922D8">
        <w:t xml:space="preserve">. </w:t>
      </w:r>
    </w:p>
    <w:p w14:paraId="29930781" w14:textId="61B1D68F" w:rsidR="008F53C5" w:rsidRPr="000922D8" w:rsidRDefault="008F53C5" w:rsidP="008F53C5">
      <w:r w:rsidRPr="000922D8">
        <w:t xml:space="preserve">In E-UTRA the </w:t>
      </w:r>
      <w:proofErr w:type="spellStart"/>
      <w:r w:rsidRPr="000922D8">
        <w:t>eNB</w:t>
      </w:r>
      <w:proofErr w:type="spellEnd"/>
      <w:r w:rsidRPr="000922D8">
        <w:t xml:space="preserve"> attempts to fetch the capabilities for a connecting UE from the MME. If the MME has not stored the capabilities for the UE, the </w:t>
      </w:r>
      <w:proofErr w:type="spellStart"/>
      <w:r w:rsidRPr="000922D8">
        <w:t>eNB</w:t>
      </w:r>
      <w:proofErr w:type="spellEnd"/>
      <w:r w:rsidRPr="000922D8">
        <w:t xml:space="preserve"> fetches them from the UE. While this reduces the </w:t>
      </w:r>
      <w:r w:rsidR="00C05764" w:rsidRPr="000922D8">
        <w:t>signalling</w:t>
      </w:r>
      <w:r w:rsidRPr="000922D8">
        <w:t xml:space="preserve"> over the radio interface during (most/many) connection establishments, it anyway requires a lot of storage and transmission in the RAN and the CN. </w:t>
      </w:r>
    </w:p>
    <w:p w14:paraId="0893B30A" w14:textId="77777777" w:rsidR="008F53C5" w:rsidRPr="000922D8" w:rsidRDefault="008F53C5" w:rsidP="00BB7961">
      <w:r w:rsidRPr="000922D8">
        <w:t xml:space="preserve">Even though all UEs of the same model and with the same software version support the same set of capabilities, E-UTRAN and EPC handle them as if they were UE specific. </w:t>
      </w:r>
      <w:r w:rsidR="000F4EC2" w:rsidRPr="000922D8">
        <w:t xml:space="preserve">And since the RAN is not required/supposed to maintain any information about individual IDLE UEs, it must re-acquire the UE capabilities every time a UE connects. </w:t>
      </w:r>
    </w:p>
    <w:p w14:paraId="25482B93" w14:textId="77777777" w:rsidR="000F4EC2" w:rsidRPr="000922D8" w:rsidRDefault="000F4EC2" w:rsidP="000F4EC2">
      <w:pPr>
        <w:pStyle w:val="Observation"/>
      </w:pPr>
      <w:bookmarkStart w:id="2" w:name="_Toc477723104"/>
      <w:bookmarkStart w:id="3" w:name="_Toc477723120"/>
      <w:bookmarkStart w:id="4" w:name="_Toc477723459"/>
      <w:bookmarkStart w:id="5" w:name="_Toc477723726"/>
      <w:bookmarkStart w:id="6" w:name="_Toc478126897"/>
      <w:bookmarkStart w:id="7" w:name="_Toc481491270"/>
      <w:bookmarkStart w:id="8" w:name="_Toc498620517"/>
      <w:bookmarkStart w:id="9" w:name="_Toc503469069"/>
      <w:bookmarkStart w:id="10" w:name="_Toc506471229"/>
      <w:bookmarkStart w:id="11" w:name="_Toc506498528"/>
      <w:r w:rsidRPr="000922D8">
        <w:t>All UEs of the same model and with the same software version support the same set of capabilities.</w:t>
      </w:r>
      <w:bookmarkEnd w:id="2"/>
      <w:bookmarkEnd w:id="3"/>
      <w:bookmarkEnd w:id="4"/>
      <w:bookmarkEnd w:id="5"/>
      <w:bookmarkEnd w:id="6"/>
      <w:bookmarkEnd w:id="7"/>
      <w:bookmarkEnd w:id="8"/>
      <w:bookmarkEnd w:id="9"/>
      <w:bookmarkEnd w:id="10"/>
      <w:bookmarkEnd w:id="11"/>
    </w:p>
    <w:p w14:paraId="0E10D35D" w14:textId="1359F1E8" w:rsidR="00F7243C" w:rsidRPr="007C7A18" w:rsidRDefault="00F7243C" w:rsidP="00BB7961">
      <w:r w:rsidRPr="007C7A18">
        <w:t xml:space="preserve">We observed that in typical LTE networks only about 15 to 20 different UE models account for 50% of the UE population. </w:t>
      </w:r>
    </w:p>
    <w:p w14:paraId="477364C5" w14:textId="4F1FA6F4" w:rsidR="00F7243C" w:rsidRPr="007C7A18" w:rsidRDefault="00F7243C" w:rsidP="00F7243C">
      <w:pPr>
        <w:pStyle w:val="Observation"/>
      </w:pPr>
      <w:bookmarkStart w:id="12" w:name="_Toc478126898"/>
      <w:bookmarkStart w:id="13" w:name="_Toc481491271"/>
      <w:bookmarkStart w:id="14" w:name="_Toc498620518"/>
      <w:bookmarkStart w:id="15" w:name="_Toc503469070"/>
      <w:bookmarkStart w:id="16" w:name="_Toc506471230"/>
      <w:bookmarkStart w:id="17" w:name="_Toc506498529"/>
      <w:r w:rsidRPr="007C7A18">
        <w:t>In typical LTE networks only about 15 to 20 different UE models account for 50% of the UE population</w:t>
      </w:r>
      <w:bookmarkEnd w:id="12"/>
      <w:r w:rsidR="00231E37">
        <w:t>.</w:t>
      </w:r>
      <w:bookmarkEnd w:id="13"/>
      <w:bookmarkEnd w:id="14"/>
      <w:bookmarkEnd w:id="15"/>
      <w:bookmarkEnd w:id="16"/>
      <w:bookmarkEnd w:id="17"/>
    </w:p>
    <w:p w14:paraId="5CBC6EEE" w14:textId="50454FBD" w:rsidR="000F4EC2" w:rsidRPr="000922D8" w:rsidRDefault="000F4EC2" w:rsidP="00BB7961">
      <w:r w:rsidRPr="007C7A18">
        <w:t>We therefore suggest that the RAN (and the CN) can identify UEs that support the same set of UE</w:t>
      </w:r>
      <w:r w:rsidRPr="000922D8">
        <w:t xml:space="preserve"> capabilities. Th</w:t>
      </w:r>
      <w:r w:rsidR="00A83D6A" w:rsidRPr="000922D8">
        <w:t xml:space="preserve">is enables </w:t>
      </w:r>
      <w:r w:rsidRPr="000922D8">
        <w:t xml:space="preserve">RAN (and the CN) to store </w:t>
      </w:r>
      <w:r w:rsidR="00A83D6A" w:rsidRPr="000922D8">
        <w:t xml:space="preserve">just </w:t>
      </w:r>
      <w:r w:rsidRPr="000922D8">
        <w:t xml:space="preserve">one set of capabilities for each “UE model” rather than one per individual device. </w:t>
      </w:r>
    </w:p>
    <w:p w14:paraId="43F89A12" w14:textId="77777777" w:rsidR="000F4EC2" w:rsidRPr="000922D8" w:rsidRDefault="000F4EC2" w:rsidP="00BB7961">
      <w:r w:rsidRPr="000922D8">
        <w:t xml:space="preserve">If the RAN (or the CN) is not aware of the capabilities of a UE that attempts to connect, the RAN (or the CN) could initially ask the CN (or the UE) for the “UE model” rather than for the entire capability structure. If either the RAN or the CN had previously served any such “UE model”, the actual UE capability set does not need to be transferred over the radio interface. We expect that after a few days after a new “UE model” has been introduced, at least most MMEs are aware of the mapping between the UE model (its ID) and the corresponding capabilities. Shortly afterwards even most </w:t>
      </w:r>
      <w:proofErr w:type="spellStart"/>
      <w:r w:rsidRPr="000922D8">
        <w:t>eNBs</w:t>
      </w:r>
      <w:proofErr w:type="spellEnd"/>
      <w:r w:rsidRPr="000922D8">
        <w:t xml:space="preserve"> will have a stored copy of the UE capabilities a</w:t>
      </w:r>
      <w:r w:rsidR="00A83D6A" w:rsidRPr="000922D8">
        <w:t>t least for the most popular UE</w:t>
      </w:r>
      <w:r w:rsidRPr="000922D8">
        <w:t xml:space="preserve"> </w:t>
      </w:r>
      <w:r w:rsidR="00A83D6A" w:rsidRPr="000922D8">
        <w:t>models</w:t>
      </w:r>
      <w:r w:rsidRPr="000922D8">
        <w:t xml:space="preserve">. </w:t>
      </w:r>
    </w:p>
    <w:p w14:paraId="333B76D0" w14:textId="77777777" w:rsidR="000F4EC2" w:rsidRPr="000922D8" w:rsidRDefault="000F4EC2" w:rsidP="00BB7961">
      <w:r w:rsidRPr="000922D8">
        <w:t xml:space="preserve">The “UE model” </w:t>
      </w:r>
      <w:r w:rsidR="00A83D6A" w:rsidRPr="000922D8">
        <w:t xml:space="preserve">(hard- and software version) </w:t>
      </w:r>
      <w:r w:rsidRPr="000922D8">
        <w:t xml:space="preserve">could be indicated as an ID such as (or </w:t>
      </w:r>
      <w:proofErr w:type="gramStart"/>
      <w:r w:rsidRPr="000922D8">
        <w:t>similar to</w:t>
      </w:r>
      <w:proofErr w:type="gramEnd"/>
      <w:r w:rsidRPr="000922D8">
        <w:t xml:space="preserve">) </w:t>
      </w:r>
      <w:r w:rsidR="00A83D6A" w:rsidRPr="000922D8">
        <w:t xml:space="preserve">what is included in </w:t>
      </w:r>
      <w:r w:rsidRPr="000922D8">
        <w:t>IMEI-SV</w:t>
      </w:r>
      <w:r w:rsidR="00B82D1D" w:rsidRPr="000922D8">
        <w:t xml:space="preserve">. In addition to the UE capability enquiry request, the </w:t>
      </w:r>
      <w:proofErr w:type="spellStart"/>
      <w:r w:rsidR="00B82D1D" w:rsidRPr="000922D8">
        <w:t>eNB</w:t>
      </w:r>
      <w:proofErr w:type="spellEnd"/>
      <w:r w:rsidR="00B82D1D" w:rsidRPr="000922D8">
        <w:t xml:space="preserve"> should have means to request only this </w:t>
      </w:r>
      <w:r w:rsidR="00A83D6A" w:rsidRPr="000922D8">
        <w:lastRenderedPageBreak/>
        <w:t xml:space="preserve">UE model </w:t>
      </w:r>
      <w:r w:rsidR="00B82D1D" w:rsidRPr="000922D8">
        <w:t xml:space="preserve">ID. Only if it does not have a stored copy of the corresponding full capabilities, it would need to request them from the CN or from the UE. </w:t>
      </w:r>
    </w:p>
    <w:p w14:paraId="0B49CDFA" w14:textId="77777777" w:rsidR="00B82D1D" w:rsidRPr="000922D8" w:rsidRDefault="00B82D1D" w:rsidP="00BB7961">
      <w:r w:rsidRPr="000922D8">
        <w:t xml:space="preserve">If the effort of maintaining an ID space (such as IMEI-SV) is considered undesirable, RAN2 could alternatively define a hash function, which the UE applies to the full set of capabilities </w:t>
      </w:r>
      <w:proofErr w:type="gramStart"/>
      <w:r w:rsidRPr="000922D8">
        <w:t>in order to</w:t>
      </w:r>
      <w:proofErr w:type="gramEnd"/>
      <w:r w:rsidRPr="000922D8">
        <w:t xml:space="preserve"> generate the above-mentioned ID. However, we consider this a stage-3 detail that does not need to be discussed or agreed right now. </w:t>
      </w:r>
    </w:p>
    <w:p w14:paraId="296F9D14" w14:textId="29276911" w:rsidR="00BB7961" w:rsidRDefault="00B82D1D" w:rsidP="00B82D1D">
      <w:pPr>
        <w:pStyle w:val="Proposal"/>
      </w:pPr>
      <w:bookmarkStart w:id="18" w:name="_Toc462411750"/>
      <w:bookmarkStart w:id="19" w:name="_Toc462931592"/>
      <w:bookmarkStart w:id="20" w:name="_Toc462931798"/>
      <w:bookmarkStart w:id="21" w:name="_Toc463037541"/>
      <w:bookmarkStart w:id="22" w:name="_Toc463037629"/>
      <w:bookmarkStart w:id="23" w:name="_Toc466030270"/>
      <w:bookmarkStart w:id="24" w:name="_Toc466030856"/>
      <w:bookmarkStart w:id="25" w:name="_Toc466030868"/>
      <w:bookmarkStart w:id="26" w:name="_Toc466030964"/>
      <w:bookmarkStart w:id="27" w:name="_Toc466031022"/>
      <w:bookmarkStart w:id="28" w:name="_Toc466031090"/>
      <w:bookmarkStart w:id="29" w:name="_Toc466033999"/>
      <w:bookmarkStart w:id="30" w:name="_Toc466034010"/>
      <w:bookmarkStart w:id="31" w:name="_Toc469414456"/>
      <w:bookmarkStart w:id="32" w:name="_Toc471391875"/>
      <w:bookmarkStart w:id="33" w:name="_Toc471391977"/>
      <w:bookmarkStart w:id="34" w:name="_Toc471392016"/>
      <w:bookmarkStart w:id="35" w:name="_Toc473043460"/>
      <w:bookmarkStart w:id="36" w:name="_Toc473537928"/>
      <w:bookmarkStart w:id="37" w:name="_Toc477723068"/>
      <w:bookmarkStart w:id="38" w:name="_Toc477723105"/>
      <w:bookmarkStart w:id="39" w:name="_Toc477723121"/>
      <w:bookmarkStart w:id="40" w:name="_Toc477723460"/>
      <w:bookmarkStart w:id="41" w:name="_Toc477723727"/>
      <w:bookmarkStart w:id="42" w:name="_Toc478126899"/>
      <w:bookmarkStart w:id="43" w:name="_Toc478161090"/>
      <w:bookmarkStart w:id="44" w:name="_Toc481491272"/>
      <w:bookmarkStart w:id="45" w:name="_Toc485421692"/>
      <w:bookmarkStart w:id="46" w:name="_Toc498620519"/>
      <w:bookmarkStart w:id="47" w:name="_Toc503469071"/>
      <w:bookmarkStart w:id="48" w:name="_Toc506471226"/>
      <w:bookmarkStart w:id="49" w:name="_Toc506498525"/>
      <w:bookmarkStart w:id="50" w:name="_Toc510734249"/>
      <w:r w:rsidRPr="000922D8">
        <w:t xml:space="preserve">Upon request from the </w:t>
      </w:r>
      <w:r w:rsidR="00835F55">
        <w:t>network</w:t>
      </w:r>
      <w:r w:rsidRPr="000922D8">
        <w:t xml:space="preserve">, the UE provides only a short identifier </w:t>
      </w:r>
      <w:r w:rsidR="00E62610" w:rsidRPr="000922D8">
        <w:t xml:space="preserve">(model ID) </w:t>
      </w:r>
      <w:r w:rsidRPr="000922D8">
        <w:t xml:space="preserve">that unambiguously identifies the corresponding full set of UE capabilities but not the UE itself. If the RAN is not aware of this full set of capabilities corresponding to the received </w:t>
      </w:r>
      <w:r w:rsidR="00E62610" w:rsidRPr="000922D8">
        <w:t xml:space="preserve">model </w:t>
      </w:r>
      <w:r w:rsidRPr="000922D8">
        <w:t xml:space="preserve">ID, it may either request it from the CN or from the UE. Preferably, the RAN and the CN store the full capability sets in combination with the </w:t>
      </w:r>
      <w:r w:rsidR="00E62610" w:rsidRPr="000922D8">
        <w:t xml:space="preserve">model </w:t>
      </w:r>
      <w:r w:rsidRPr="000922D8">
        <w:t>IDs.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0922D8">
        <w:t xml:space="preserve"> </w:t>
      </w:r>
    </w:p>
    <w:p w14:paraId="76EFB076" w14:textId="6B674016" w:rsidR="00EC4865" w:rsidRPr="000922D8" w:rsidRDefault="00EC4865" w:rsidP="00E53324"/>
    <w:p w14:paraId="39E9D704" w14:textId="77777777" w:rsidR="004141DD" w:rsidRPr="000922D8" w:rsidRDefault="004141DD" w:rsidP="004141DD">
      <w:pPr>
        <w:pStyle w:val="Heading1"/>
      </w:pPr>
      <w:r w:rsidRPr="000922D8">
        <w:t>Conclusion</w:t>
      </w:r>
    </w:p>
    <w:p w14:paraId="2BD875D8" w14:textId="77777777" w:rsidR="00AE37B8" w:rsidRDefault="006F758D" w:rsidP="006F758D">
      <w:pPr>
        <w:pStyle w:val="BodyText"/>
        <w:rPr>
          <w:noProof/>
        </w:rPr>
      </w:pPr>
      <w:r>
        <w:t xml:space="preserve">In section </w:t>
      </w:r>
      <w:r w:rsidRPr="000922D8">
        <w:fldChar w:fldCharType="begin"/>
      </w:r>
      <w:r w:rsidRPr="000922D8">
        <w:instrText xml:space="preserve"> REF _Ref462411760 \n \h </w:instrText>
      </w:r>
      <w:r w:rsidRPr="000922D8">
        <w:fldChar w:fldCharType="separate"/>
      </w:r>
      <w:r w:rsidR="00835F55">
        <w:t>2</w:t>
      </w:r>
      <w:r w:rsidRPr="000922D8">
        <w:fldChar w:fldCharType="end"/>
      </w:r>
      <w:r w:rsidRPr="000922D8">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A2D9E09" w14:textId="77777777" w:rsidR="00AE37B8" w:rsidRDefault="00AE37B8">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All UEs of the same model and with the same software version support the same set of capabilities.</w:t>
      </w:r>
    </w:p>
    <w:p w14:paraId="33148C72" w14:textId="77777777" w:rsidR="00AE37B8" w:rsidRDefault="00AE37B8">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In typical LTE networks only about 15 to 20 different UE models account for 50% of the UE population.</w:t>
      </w:r>
    </w:p>
    <w:p w14:paraId="750D3F27" w14:textId="77777777" w:rsidR="006F758D" w:rsidRDefault="006F758D" w:rsidP="006F758D">
      <w:pPr>
        <w:pStyle w:val="BodyText"/>
        <w:rPr>
          <w:b/>
          <w:bCs/>
        </w:rPr>
      </w:pPr>
      <w:r>
        <w:rPr>
          <w:b/>
          <w:bCs/>
        </w:rPr>
        <w:fldChar w:fldCharType="end"/>
      </w:r>
    </w:p>
    <w:p w14:paraId="68DFDAAD" w14:textId="77777777" w:rsidR="00754909" w:rsidRDefault="002361BB" w:rsidP="006F758D">
      <w:pPr>
        <w:pStyle w:val="BodyText"/>
        <w:rPr>
          <w:noProof/>
        </w:rPr>
      </w:pPr>
      <w:r w:rsidRPr="000922D8">
        <w:t>Based on the discussion in section</w:t>
      </w:r>
      <w:r w:rsidR="00B82D1D" w:rsidRPr="000922D8">
        <w:t xml:space="preserve"> </w:t>
      </w:r>
      <w:r w:rsidR="00B82D1D" w:rsidRPr="000922D8">
        <w:fldChar w:fldCharType="begin"/>
      </w:r>
      <w:r w:rsidR="00B82D1D" w:rsidRPr="000922D8">
        <w:instrText xml:space="preserve"> REF _Ref462411760 \n \h </w:instrText>
      </w:r>
      <w:r w:rsidR="00B82D1D" w:rsidRPr="000922D8">
        <w:fldChar w:fldCharType="separate"/>
      </w:r>
      <w:r w:rsidR="00835F55">
        <w:t>2</w:t>
      </w:r>
      <w:r w:rsidR="00B82D1D" w:rsidRPr="000922D8">
        <w:fldChar w:fldCharType="end"/>
      </w:r>
      <w:r w:rsidRPr="000922D8">
        <w:t xml:space="preserve"> we propose the following:</w:t>
      </w:r>
      <w:r w:rsidRPr="000922D8">
        <w:rPr>
          <w:b/>
          <w:bCs/>
        </w:rPr>
        <w:fldChar w:fldCharType="begin"/>
      </w:r>
      <w:r w:rsidRPr="000922D8">
        <w:rPr>
          <w:b/>
          <w:bCs/>
        </w:rPr>
        <w:instrText xml:space="preserve"> TOC \f \n \p " " \t "Proposal;1" </w:instrText>
      </w:r>
      <w:r w:rsidRPr="000922D8">
        <w:rPr>
          <w:b/>
          <w:bCs/>
        </w:rPr>
        <w:fldChar w:fldCharType="separate"/>
      </w:r>
    </w:p>
    <w:p w14:paraId="6ED50F9D" w14:textId="77777777" w:rsidR="00754909" w:rsidRDefault="00754909">
      <w:pPr>
        <w:pStyle w:val="TOC1"/>
        <w:rPr>
          <w:rFonts w:asciiTheme="minorHAnsi" w:eastAsiaTheme="minorEastAsia" w:hAnsiTheme="minorHAnsi" w:cstheme="minorBidi"/>
          <w:b w:val="0"/>
          <w:sz w:val="22"/>
          <w:lang w:val="en-GB" w:eastAsia="en-GB"/>
        </w:rPr>
      </w:pPr>
      <w:r w:rsidRPr="005100A5">
        <w:t>Proposal 1</w:t>
      </w:r>
      <w:r>
        <w:rPr>
          <w:rFonts w:asciiTheme="minorHAnsi" w:eastAsiaTheme="minorEastAsia" w:hAnsiTheme="minorHAnsi" w:cstheme="minorBidi"/>
          <w:b w:val="0"/>
          <w:sz w:val="22"/>
          <w:lang w:val="en-GB" w:eastAsia="en-GB"/>
        </w:rPr>
        <w:tab/>
      </w:r>
      <w:r>
        <w:t>Upon request from the network, the UE provides only a short identifier (model ID) that unambiguously identifies the corresponding full set of UE capabilities but not the UE itself. If the RAN is not aware of this full set of capabilities corresponding to the received model ID, it may either request it from the CN or from the UE. Preferably, the RAN and the CN store the full capability sets in combination with the model IDs.</w:t>
      </w:r>
    </w:p>
    <w:p w14:paraId="552EF763" w14:textId="24335946" w:rsidR="002361BB" w:rsidRDefault="002361BB" w:rsidP="002361BB">
      <w:pPr>
        <w:rPr>
          <w:b/>
          <w:bCs/>
        </w:rPr>
      </w:pPr>
      <w:r w:rsidRPr="000922D8">
        <w:rPr>
          <w:b/>
          <w:bCs/>
        </w:rPr>
        <w:fldChar w:fldCharType="end"/>
      </w:r>
    </w:p>
    <w:sectPr w:rsidR="002361B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80AE3" w14:textId="77777777" w:rsidR="00044EA9" w:rsidRDefault="00044EA9">
      <w:r>
        <w:separator/>
      </w:r>
    </w:p>
  </w:endnote>
  <w:endnote w:type="continuationSeparator" w:id="0">
    <w:p w14:paraId="1E7A094F" w14:textId="77777777" w:rsidR="00044EA9" w:rsidRDefault="00044EA9">
      <w:r>
        <w:continuationSeparator/>
      </w:r>
    </w:p>
  </w:endnote>
  <w:endnote w:type="continuationNotice" w:id="1">
    <w:p w14:paraId="57A483DA" w14:textId="77777777" w:rsidR="00044EA9" w:rsidRDefault="00044E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A69E" w14:textId="2EF3F26C" w:rsidR="009430CD" w:rsidRDefault="009430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5490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490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F8FFC" w14:textId="77777777" w:rsidR="00044EA9" w:rsidRDefault="00044EA9">
      <w:r>
        <w:separator/>
      </w:r>
    </w:p>
  </w:footnote>
  <w:footnote w:type="continuationSeparator" w:id="0">
    <w:p w14:paraId="0850A4D1" w14:textId="77777777" w:rsidR="00044EA9" w:rsidRDefault="00044EA9">
      <w:r>
        <w:continuationSeparator/>
      </w:r>
    </w:p>
  </w:footnote>
  <w:footnote w:type="continuationNotice" w:id="1">
    <w:p w14:paraId="6DEC8538" w14:textId="77777777" w:rsidR="00044EA9" w:rsidRDefault="00044E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FD7DE" w14:textId="77777777" w:rsidR="009430CD" w:rsidRDefault="009430C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6E49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9AFB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289F1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1"/>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0"/>
  </w:num>
  <w:num w:numId="15">
    <w:abstractNumId w:val="22"/>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8"/>
  </w:num>
  <w:num w:numId="25">
    <w:abstractNumId w:val="2"/>
  </w:num>
  <w:num w:numId="26">
    <w:abstractNumId w:val="1"/>
  </w:num>
  <w:num w:numId="27">
    <w:abstractNumId w:val="0"/>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0D9F"/>
    <w:rsid w:val="000325B8"/>
    <w:rsid w:val="00034C15"/>
    <w:rsid w:val="00036BA1"/>
    <w:rsid w:val="000422E2"/>
    <w:rsid w:val="00042F22"/>
    <w:rsid w:val="0004395C"/>
    <w:rsid w:val="000444EF"/>
    <w:rsid w:val="00044EA9"/>
    <w:rsid w:val="00051BD1"/>
    <w:rsid w:val="000521F7"/>
    <w:rsid w:val="00052A07"/>
    <w:rsid w:val="000534E3"/>
    <w:rsid w:val="00053884"/>
    <w:rsid w:val="00055BC1"/>
    <w:rsid w:val="0005606A"/>
    <w:rsid w:val="0005667A"/>
    <w:rsid w:val="00057117"/>
    <w:rsid w:val="0006057A"/>
    <w:rsid w:val="000609B7"/>
    <w:rsid w:val="000616E7"/>
    <w:rsid w:val="000646C4"/>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2EB3"/>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06E"/>
    <w:rsid w:val="000F3BE9"/>
    <w:rsid w:val="000F3F6C"/>
    <w:rsid w:val="000F4EC2"/>
    <w:rsid w:val="000F6A89"/>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66B"/>
    <w:rsid w:val="00143981"/>
    <w:rsid w:val="0014787F"/>
    <w:rsid w:val="00147E79"/>
    <w:rsid w:val="001501DF"/>
    <w:rsid w:val="00151E23"/>
    <w:rsid w:val="001526E0"/>
    <w:rsid w:val="001534F9"/>
    <w:rsid w:val="00153DA5"/>
    <w:rsid w:val="001551B5"/>
    <w:rsid w:val="001609E7"/>
    <w:rsid w:val="00161D58"/>
    <w:rsid w:val="00162B29"/>
    <w:rsid w:val="001659C1"/>
    <w:rsid w:val="0016637B"/>
    <w:rsid w:val="00167C89"/>
    <w:rsid w:val="00173166"/>
    <w:rsid w:val="00173344"/>
    <w:rsid w:val="00173A8E"/>
    <w:rsid w:val="00174A60"/>
    <w:rsid w:val="00177587"/>
    <w:rsid w:val="001777DC"/>
    <w:rsid w:val="0018143F"/>
    <w:rsid w:val="001825A5"/>
    <w:rsid w:val="00183CEB"/>
    <w:rsid w:val="00190AC1"/>
    <w:rsid w:val="00192BEB"/>
    <w:rsid w:val="0019341A"/>
    <w:rsid w:val="001949D4"/>
    <w:rsid w:val="001955A4"/>
    <w:rsid w:val="00196BC8"/>
    <w:rsid w:val="00197DF9"/>
    <w:rsid w:val="001A1987"/>
    <w:rsid w:val="001A22DA"/>
    <w:rsid w:val="001A2564"/>
    <w:rsid w:val="001A2B06"/>
    <w:rsid w:val="001A3CF5"/>
    <w:rsid w:val="001A6173"/>
    <w:rsid w:val="001A65E5"/>
    <w:rsid w:val="001A6CBA"/>
    <w:rsid w:val="001B0D97"/>
    <w:rsid w:val="001B5A5D"/>
    <w:rsid w:val="001B644E"/>
    <w:rsid w:val="001C0AD2"/>
    <w:rsid w:val="001C1CE5"/>
    <w:rsid w:val="001C3D2A"/>
    <w:rsid w:val="001C4EEE"/>
    <w:rsid w:val="001D0E26"/>
    <w:rsid w:val="001D20C3"/>
    <w:rsid w:val="001D2571"/>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2564"/>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27DC1"/>
    <w:rsid w:val="00230765"/>
    <w:rsid w:val="00230D6D"/>
    <w:rsid w:val="002319E4"/>
    <w:rsid w:val="00231E37"/>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312B"/>
    <w:rsid w:val="00294C0D"/>
    <w:rsid w:val="00295A9E"/>
    <w:rsid w:val="00295E23"/>
    <w:rsid w:val="00296227"/>
    <w:rsid w:val="00296F44"/>
    <w:rsid w:val="0029777D"/>
    <w:rsid w:val="002A055E"/>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F0F"/>
    <w:rsid w:val="002D7627"/>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BDA"/>
    <w:rsid w:val="0033744A"/>
    <w:rsid w:val="00342681"/>
    <w:rsid w:val="00342BD7"/>
    <w:rsid w:val="00346224"/>
    <w:rsid w:val="00346DB5"/>
    <w:rsid w:val="003477B1"/>
    <w:rsid w:val="0035204F"/>
    <w:rsid w:val="00355F74"/>
    <w:rsid w:val="00356C79"/>
    <w:rsid w:val="00357380"/>
    <w:rsid w:val="003602D9"/>
    <w:rsid w:val="003604CE"/>
    <w:rsid w:val="00361A99"/>
    <w:rsid w:val="00370E47"/>
    <w:rsid w:val="003742AC"/>
    <w:rsid w:val="00375476"/>
    <w:rsid w:val="00375ED6"/>
    <w:rsid w:val="003764C1"/>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07F4F"/>
    <w:rsid w:val="00410134"/>
    <w:rsid w:val="00410B72"/>
    <w:rsid w:val="00410F18"/>
    <w:rsid w:val="004117A3"/>
    <w:rsid w:val="0041263E"/>
    <w:rsid w:val="00413AAC"/>
    <w:rsid w:val="004141DD"/>
    <w:rsid w:val="00421105"/>
    <w:rsid w:val="00421899"/>
    <w:rsid w:val="004226DC"/>
    <w:rsid w:val="004242F4"/>
    <w:rsid w:val="00427248"/>
    <w:rsid w:val="00430167"/>
    <w:rsid w:val="00431B8D"/>
    <w:rsid w:val="004352F6"/>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2CCC"/>
    <w:rsid w:val="00483BB6"/>
    <w:rsid w:val="00486ACF"/>
    <w:rsid w:val="00487A4D"/>
    <w:rsid w:val="00491462"/>
    <w:rsid w:val="00492BC5"/>
    <w:rsid w:val="004964F1"/>
    <w:rsid w:val="00497F83"/>
    <w:rsid w:val="004A0B28"/>
    <w:rsid w:val="004A16BC"/>
    <w:rsid w:val="004A2B94"/>
    <w:rsid w:val="004A3021"/>
    <w:rsid w:val="004A4533"/>
    <w:rsid w:val="004A6ECB"/>
    <w:rsid w:val="004A7D56"/>
    <w:rsid w:val="004B5DAE"/>
    <w:rsid w:val="004B72BA"/>
    <w:rsid w:val="004B7C0C"/>
    <w:rsid w:val="004B7FA5"/>
    <w:rsid w:val="004C1072"/>
    <w:rsid w:val="004C379F"/>
    <w:rsid w:val="004C3898"/>
    <w:rsid w:val="004C6BC3"/>
    <w:rsid w:val="004C7E2C"/>
    <w:rsid w:val="004D1E06"/>
    <w:rsid w:val="004D1FD3"/>
    <w:rsid w:val="004D36B1"/>
    <w:rsid w:val="004D7EBD"/>
    <w:rsid w:val="004E1AF8"/>
    <w:rsid w:val="004E2680"/>
    <w:rsid w:val="004E28F9"/>
    <w:rsid w:val="004E462E"/>
    <w:rsid w:val="004E55C3"/>
    <w:rsid w:val="004E56DC"/>
    <w:rsid w:val="004E76F4"/>
    <w:rsid w:val="004F0B4E"/>
    <w:rsid w:val="004F0B6C"/>
    <w:rsid w:val="004F121D"/>
    <w:rsid w:val="004F14EE"/>
    <w:rsid w:val="004F1908"/>
    <w:rsid w:val="004F2078"/>
    <w:rsid w:val="004F3527"/>
    <w:rsid w:val="004F4DA3"/>
    <w:rsid w:val="004F5680"/>
    <w:rsid w:val="004F69D1"/>
    <w:rsid w:val="004F6FE0"/>
    <w:rsid w:val="005008F7"/>
    <w:rsid w:val="00506557"/>
    <w:rsid w:val="005066E0"/>
    <w:rsid w:val="0050677A"/>
    <w:rsid w:val="005108D8"/>
    <w:rsid w:val="00511516"/>
    <w:rsid w:val="005116F9"/>
    <w:rsid w:val="005131EC"/>
    <w:rsid w:val="005153A7"/>
    <w:rsid w:val="00517AD0"/>
    <w:rsid w:val="00517BE0"/>
    <w:rsid w:val="00520159"/>
    <w:rsid w:val="00520D36"/>
    <w:rsid w:val="00521043"/>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6438"/>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04D7"/>
    <w:rsid w:val="005B1CDF"/>
    <w:rsid w:val="005B1F4F"/>
    <w:rsid w:val="005B35D7"/>
    <w:rsid w:val="005B392A"/>
    <w:rsid w:val="005B3AA3"/>
    <w:rsid w:val="005B5BD3"/>
    <w:rsid w:val="005B5D20"/>
    <w:rsid w:val="005B6F83"/>
    <w:rsid w:val="005B7576"/>
    <w:rsid w:val="005C1729"/>
    <w:rsid w:val="005C74FB"/>
    <w:rsid w:val="005D1602"/>
    <w:rsid w:val="005D3A68"/>
    <w:rsid w:val="005D6F32"/>
    <w:rsid w:val="005E02F7"/>
    <w:rsid w:val="005E12C3"/>
    <w:rsid w:val="005E1503"/>
    <w:rsid w:val="005E1A62"/>
    <w:rsid w:val="005E2165"/>
    <w:rsid w:val="005E3309"/>
    <w:rsid w:val="005E385F"/>
    <w:rsid w:val="005E3CCA"/>
    <w:rsid w:val="005E5834"/>
    <w:rsid w:val="005E5B81"/>
    <w:rsid w:val="005E6DBF"/>
    <w:rsid w:val="005E78B1"/>
    <w:rsid w:val="005F2CB1"/>
    <w:rsid w:val="005F3025"/>
    <w:rsid w:val="005F618C"/>
    <w:rsid w:val="005F70BD"/>
    <w:rsid w:val="00600F6A"/>
    <w:rsid w:val="006010AD"/>
    <w:rsid w:val="00601CA2"/>
    <w:rsid w:val="0060283C"/>
    <w:rsid w:val="00604F14"/>
    <w:rsid w:val="00605BE1"/>
    <w:rsid w:val="00607867"/>
    <w:rsid w:val="00611A55"/>
    <w:rsid w:val="00611B83"/>
    <w:rsid w:val="00613257"/>
    <w:rsid w:val="00615440"/>
    <w:rsid w:val="00615B9D"/>
    <w:rsid w:val="00617897"/>
    <w:rsid w:val="00620A71"/>
    <w:rsid w:val="00620D80"/>
    <w:rsid w:val="006211B3"/>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16F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4CC"/>
    <w:rsid w:val="006776D7"/>
    <w:rsid w:val="00681003"/>
    <w:rsid w:val="006817C9"/>
    <w:rsid w:val="00683ECE"/>
    <w:rsid w:val="006846D8"/>
    <w:rsid w:val="00695FC2"/>
    <w:rsid w:val="006967F7"/>
    <w:rsid w:val="00696949"/>
    <w:rsid w:val="00696E1B"/>
    <w:rsid w:val="00697052"/>
    <w:rsid w:val="006A1465"/>
    <w:rsid w:val="006A39E2"/>
    <w:rsid w:val="006A46FB"/>
    <w:rsid w:val="006A49A6"/>
    <w:rsid w:val="006A5E28"/>
    <w:rsid w:val="006A697B"/>
    <w:rsid w:val="006A7AFF"/>
    <w:rsid w:val="006B0BB5"/>
    <w:rsid w:val="006B1816"/>
    <w:rsid w:val="006B2099"/>
    <w:rsid w:val="006B4D4E"/>
    <w:rsid w:val="006B50CF"/>
    <w:rsid w:val="006B5840"/>
    <w:rsid w:val="006B671E"/>
    <w:rsid w:val="006C03B8"/>
    <w:rsid w:val="006C0D65"/>
    <w:rsid w:val="006C1081"/>
    <w:rsid w:val="006C14EE"/>
    <w:rsid w:val="006C15AF"/>
    <w:rsid w:val="006C56AD"/>
    <w:rsid w:val="006C5EC9"/>
    <w:rsid w:val="006C6059"/>
    <w:rsid w:val="006C7522"/>
    <w:rsid w:val="006C7545"/>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758D"/>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E58"/>
    <w:rsid w:val="0074258E"/>
    <w:rsid w:val="0074428B"/>
    <w:rsid w:val="007445A0"/>
    <w:rsid w:val="0074524B"/>
    <w:rsid w:val="00745BD6"/>
    <w:rsid w:val="00747D8B"/>
    <w:rsid w:val="007508A2"/>
    <w:rsid w:val="00751228"/>
    <w:rsid w:val="00754747"/>
    <w:rsid w:val="00754909"/>
    <w:rsid w:val="00757000"/>
    <w:rsid w:val="007571E1"/>
    <w:rsid w:val="007604B2"/>
    <w:rsid w:val="00763E56"/>
    <w:rsid w:val="00765281"/>
    <w:rsid w:val="00766BAD"/>
    <w:rsid w:val="0076708C"/>
    <w:rsid w:val="00770B34"/>
    <w:rsid w:val="00770F02"/>
    <w:rsid w:val="00772880"/>
    <w:rsid w:val="00773A7D"/>
    <w:rsid w:val="007755C2"/>
    <w:rsid w:val="007755F2"/>
    <w:rsid w:val="007762D0"/>
    <w:rsid w:val="00776971"/>
    <w:rsid w:val="0078177E"/>
    <w:rsid w:val="0078304C"/>
    <w:rsid w:val="00783673"/>
    <w:rsid w:val="00785490"/>
    <w:rsid w:val="007925EA"/>
    <w:rsid w:val="0079296C"/>
    <w:rsid w:val="00793CD8"/>
    <w:rsid w:val="00795C92"/>
    <w:rsid w:val="00796231"/>
    <w:rsid w:val="00796388"/>
    <w:rsid w:val="007966F9"/>
    <w:rsid w:val="007A1CB3"/>
    <w:rsid w:val="007A306F"/>
    <w:rsid w:val="007A4024"/>
    <w:rsid w:val="007A43A6"/>
    <w:rsid w:val="007A58A6"/>
    <w:rsid w:val="007A7B2B"/>
    <w:rsid w:val="007A7B35"/>
    <w:rsid w:val="007B03C1"/>
    <w:rsid w:val="007B3D2D"/>
    <w:rsid w:val="007B50AE"/>
    <w:rsid w:val="007B51DF"/>
    <w:rsid w:val="007C05DD"/>
    <w:rsid w:val="007C3D18"/>
    <w:rsid w:val="007C60BF"/>
    <w:rsid w:val="007C6565"/>
    <w:rsid w:val="007C6A07"/>
    <w:rsid w:val="007C7086"/>
    <w:rsid w:val="007C75A1"/>
    <w:rsid w:val="007C77A5"/>
    <w:rsid w:val="007C7A18"/>
    <w:rsid w:val="007D03D2"/>
    <w:rsid w:val="007D04E5"/>
    <w:rsid w:val="007D2F64"/>
    <w:rsid w:val="007D3BA8"/>
    <w:rsid w:val="007D484E"/>
    <w:rsid w:val="007D48BB"/>
    <w:rsid w:val="007D5901"/>
    <w:rsid w:val="007D7526"/>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5F55"/>
    <w:rsid w:val="0083700D"/>
    <w:rsid w:val="008376AC"/>
    <w:rsid w:val="00837BFA"/>
    <w:rsid w:val="008444E8"/>
    <w:rsid w:val="00844E80"/>
    <w:rsid w:val="00846FE7"/>
    <w:rsid w:val="00850E90"/>
    <w:rsid w:val="00851B0C"/>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96DFE"/>
    <w:rsid w:val="00897427"/>
    <w:rsid w:val="008A21FF"/>
    <w:rsid w:val="008A2CE2"/>
    <w:rsid w:val="008A30AC"/>
    <w:rsid w:val="008A44B8"/>
    <w:rsid w:val="008A51A8"/>
    <w:rsid w:val="008A54C7"/>
    <w:rsid w:val="008A77D8"/>
    <w:rsid w:val="008B0483"/>
    <w:rsid w:val="008B0DEE"/>
    <w:rsid w:val="008B120C"/>
    <w:rsid w:val="008B2A17"/>
    <w:rsid w:val="008B3ED9"/>
    <w:rsid w:val="008B51A0"/>
    <w:rsid w:val="008B592A"/>
    <w:rsid w:val="008B79E5"/>
    <w:rsid w:val="008B7B5C"/>
    <w:rsid w:val="008B7EFE"/>
    <w:rsid w:val="008C0C99"/>
    <w:rsid w:val="008C14DD"/>
    <w:rsid w:val="008C2017"/>
    <w:rsid w:val="008C3368"/>
    <w:rsid w:val="008C3B96"/>
    <w:rsid w:val="008C4958"/>
    <w:rsid w:val="008C4BAA"/>
    <w:rsid w:val="008C6AE8"/>
    <w:rsid w:val="008C7573"/>
    <w:rsid w:val="008D3259"/>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1EB4"/>
    <w:rsid w:val="00902350"/>
    <w:rsid w:val="0090336B"/>
    <w:rsid w:val="009053AA"/>
    <w:rsid w:val="0090544E"/>
    <w:rsid w:val="00906939"/>
    <w:rsid w:val="00906E05"/>
    <w:rsid w:val="00910B7D"/>
    <w:rsid w:val="009118A1"/>
    <w:rsid w:val="00911DFB"/>
    <w:rsid w:val="009135EE"/>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3920"/>
    <w:rsid w:val="00953D47"/>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502"/>
    <w:rsid w:val="009D28AD"/>
    <w:rsid w:val="009D38B6"/>
    <w:rsid w:val="009D3B25"/>
    <w:rsid w:val="009D4FF0"/>
    <w:rsid w:val="009D5406"/>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6297"/>
    <w:rsid w:val="00A3793A"/>
    <w:rsid w:val="00A41E2B"/>
    <w:rsid w:val="00A45B74"/>
    <w:rsid w:val="00A52E1D"/>
    <w:rsid w:val="00A53E6E"/>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0882"/>
    <w:rsid w:val="00AA1ED6"/>
    <w:rsid w:val="00AA4176"/>
    <w:rsid w:val="00AA4429"/>
    <w:rsid w:val="00AA4F83"/>
    <w:rsid w:val="00AA51D6"/>
    <w:rsid w:val="00AA7770"/>
    <w:rsid w:val="00AA7E4E"/>
    <w:rsid w:val="00AB0844"/>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37B8"/>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28CE"/>
    <w:rsid w:val="00B157F9"/>
    <w:rsid w:val="00B1693C"/>
    <w:rsid w:val="00B16AFE"/>
    <w:rsid w:val="00B20256"/>
    <w:rsid w:val="00B20D09"/>
    <w:rsid w:val="00B222B8"/>
    <w:rsid w:val="00B25A9A"/>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A2F"/>
    <w:rsid w:val="00B47DD5"/>
    <w:rsid w:val="00B52CAA"/>
    <w:rsid w:val="00B53FB8"/>
    <w:rsid w:val="00B563F3"/>
    <w:rsid w:val="00B57384"/>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46B3"/>
    <w:rsid w:val="00B85085"/>
    <w:rsid w:val="00B85AD4"/>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1A9"/>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2B"/>
    <w:rsid w:val="00C81A34"/>
    <w:rsid w:val="00C82611"/>
    <w:rsid w:val="00C9027A"/>
    <w:rsid w:val="00C9068E"/>
    <w:rsid w:val="00C93C4B"/>
    <w:rsid w:val="00C944AB"/>
    <w:rsid w:val="00C95B40"/>
    <w:rsid w:val="00CA1A85"/>
    <w:rsid w:val="00CA1ED8"/>
    <w:rsid w:val="00CB1F63"/>
    <w:rsid w:val="00CB5D91"/>
    <w:rsid w:val="00CB7170"/>
    <w:rsid w:val="00CC040E"/>
    <w:rsid w:val="00CC111F"/>
    <w:rsid w:val="00CC2011"/>
    <w:rsid w:val="00CC2411"/>
    <w:rsid w:val="00CC3EA0"/>
    <w:rsid w:val="00CC5D63"/>
    <w:rsid w:val="00CC7B45"/>
    <w:rsid w:val="00CD1188"/>
    <w:rsid w:val="00CD127A"/>
    <w:rsid w:val="00CD2D65"/>
    <w:rsid w:val="00CD2ED1"/>
    <w:rsid w:val="00CD337B"/>
    <w:rsid w:val="00CD6EB6"/>
    <w:rsid w:val="00CE0424"/>
    <w:rsid w:val="00CE0AF9"/>
    <w:rsid w:val="00CE3D86"/>
    <w:rsid w:val="00CE6DBC"/>
    <w:rsid w:val="00CE7561"/>
    <w:rsid w:val="00CF1354"/>
    <w:rsid w:val="00CF3B1F"/>
    <w:rsid w:val="00CF3BF6"/>
    <w:rsid w:val="00CF5872"/>
    <w:rsid w:val="00CF625B"/>
    <w:rsid w:val="00CF687E"/>
    <w:rsid w:val="00CF6958"/>
    <w:rsid w:val="00D00AE7"/>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D1"/>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661"/>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2D1B"/>
    <w:rsid w:val="00E03AB4"/>
    <w:rsid w:val="00E07842"/>
    <w:rsid w:val="00E110E7"/>
    <w:rsid w:val="00E11B20"/>
    <w:rsid w:val="00E124B3"/>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324"/>
    <w:rsid w:val="00E53B75"/>
    <w:rsid w:val="00E54E3B"/>
    <w:rsid w:val="00E570F1"/>
    <w:rsid w:val="00E57565"/>
    <w:rsid w:val="00E61125"/>
    <w:rsid w:val="00E61A89"/>
    <w:rsid w:val="00E62610"/>
    <w:rsid w:val="00E63838"/>
    <w:rsid w:val="00E64434"/>
    <w:rsid w:val="00E65010"/>
    <w:rsid w:val="00E65235"/>
    <w:rsid w:val="00E67C51"/>
    <w:rsid w:val="00E7238A"/>
    <w:rsid w:val="00E72EFC"/>
    <w:rsid w:val="00E758EC"/>
    <w:rsid w:val="00E77CCC"/>
    <w:rsid w:val="00E819B5"/>
    <w:rsid w:val="00E8234C"/>
    <w:rsid w:val="00E83AA9"/>
    <w:rsid w:val="00E84956"/>
    <w:rsid w:val="00E85928"/>
    <w:rsid w:val="00E85CCE"/>
    <w:rsid w:val="00E85D06"/>
    <w:rsid w:val="00E87822"/>
    <w:rsid w:val="00E90395"/>
    <w:rsid w:val="00E90E49"/>
    <w:rsid w:val="00E91176"/>
    <w:rsid w:val="00E917F9"/>
    <w:rsid w:val="00E9291C"/>
    <w:rsid w:val="00E9377A"/>
    <w:rsid w:val="00E93FFE"/>
    <w:rsid w:val="00E94F8A"/>
    <w:rsid w:val="00E951EC"/>
    <w:rsid w:val="00E9752B"/>
    <w:rsid w:val="00EA2FB7"/>
    <w:rsid w:val="00EA6AB9"/>
    <w:rsid w:val="00EA7A41"/>
    <w:rsid w:val="00EB031C"/>
    <w:rsid w:val="00EB077B"/>
    <w:rsid w:val="00EB4EA2"/>
    <w:rsid w:val="00EC27C6"/>
    <w:rsid w:val="00EC4207"/>
    <w:rsid w:val="00EC4865"/>
    <w:rsid w:val="00EC5653"/>
    <w:rsid w:val="00EC71CE"/>
    <w:rsid w:val="00ED1006"/>
    <w:rsid w:val="00ED1628"/>
    <w:rsid w:val="00ED2AAD"/>
    <w:rsid w:val="00ED2E82"/>
    <w:rsid w:val="00ED44FC"/>
    <w:rsid w:val="00ED718D"/>
    <w:rsid w:val="00ED7D94"/>
    <w:rsid w:val="00EE1EF6"/>
    <w:rsid w:val="00EF18FE"/>
    <w:rsid w:val="00EF3C81"/>
    <w:rsid w:val="00EF4221"/>
    <w:rsid w:val="00EF4C30"/>
    <w:rsid w:val="00EF4FD0"/>
    <w:rsid w:val="00EF5787"/>
    <w:rsid w:val="00EF60D0"/>
    <w:rsid w:val="00EF6A5C"/>
    <w:rsid w:val="00F00421"/>
    <w:rsid w:val="00F010A0"/>
    <w:rsid w:val="00F02513"/>
    <w:rsid w:val="00F02799"/>
    <w:rsid w:val="00F0528D"/>
    <w:rsid w:val="00F05762"/>
    <w:rsid w:val="00F05D5B"/>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6ABA"/>
    <w:rsid w:val="00F275CF"/>
    <w:rsid w:val="00F27B04"/>
    <w:rsid w:val="00F30828"/>
    <w:rsid w:val="00F313D6"/>
    <w:rsid w:val="00F336BB"/>
    <w:rsid w:val="00F40A41"/>
    <w:rsid w:val="00F40F0C"/>
    <w:rsid w:val="00F42239"/>
    <w:rsid w:val="00F43AE7"/>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43C"/>
    <w:rsid w:val="00F72B72"/>
    <w:rsid w:val="00F74BB9"/>
    <w:rsid w:val="00F75582"/>
    <w:rsid w:val="00F768B3"/>
    <w:rsid w:val="00F76B07"/>
    <w:rsid w:val="00F76B77"/>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5844"/>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15:docId w15:val="{60246E7B-2294-421A-9FBE-3F951E64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E85CCE"/>
    <w:pPr>
      <w:numPr>
        <w:numId w:val="17"/>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styleId="Mention">
    <w:name w:val="Mention"/>
    <w:basedOn w:val="DefaultParagraphFont"/>
    <w:uiPriority w:val="99"/>
    <w:semiHidden/>
    <w:unhideWhenUsed/>
    <w:rsid w:val="008B3ED9"/>
    <w:rPr>
      <w:color w:val="2B579A"/>
      <w:shd w:val="clear" w:color="auto" w:fill="E6E6E6"/>
    </w:rPr>
  </w:style>
  <w:style w:type="character" w:styleId="UnresolvedMention">
    <w:name w:val="Unresolved Mention"/>
    <w:basedOn w:val="DefaultParagraphFont"/>
    <w:uiPriority w:val="99"/>
    <w:semiHidden/>
    <w:unhideWhenUsed/>
    <w:rsid w:val="00601CA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46485759">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Value>107</Value>
      <Value>82</Value>
      <Value>10</Value>
      <Value>9</Value>
      <Value>8</Value>
      <Value>3</Value>
      <Value>140</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CP</TermName>
          <TermId xmlns="http://schemas.microsoft.com/office/infopath/2007/PartnerControls">00000000-0000-0000-0000-000000000000</TermId>
        </TermInfo>
        <TermInfo xmlns="http://schemas.microsoft.com/office/infopath/2007/PartnerControls">
          <TermName xmlns="http://schemas.microsoft.com/office/infopath/2007/PartnerControls">NR</TermName>
          <TermId xmlns="http://schemas.microsoft.com/office/infopath/2007/PartnerControls">00000000-0000-0000-0000-000000000000</TermId>
        </TermInfo>
        <TermInfo xmlns="http://schemas.microsoft.com/office/infopath/2007/PartnerControls">
          <TermName xmlns="http://schemas.microsoft.com/office/infopath/2007/PartnerControls">Capabilities</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_dlc_DocId xmlns="f166a696-7b5b-4ccd-9f0c-ffde0cceec81">5NUHHDQN7SK2-1476151046-20018</_dlc_DocId>
    <_dlc_DocIdUrl xmlns="f166a696-7b5b-4ccd-9f0c-ffde0cceec81">
      <Url>https://ericsson.sharepoint.com/sites/star/_layouts/15/DocIdRedir.aspx?ID=5NUHHDQN7SK2-1476151046-20018</Url>
      <Description>5NUHHDQN7SK2-1476151046-20018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4FDB4938-B7B1-49DC-9969-C6A245A2CFF1}">
  <ds:schemaRefs>
    <ds:schemaRef ds:uri="http://schemas.microsoft.com/sharepoint/events"/>
  </ds:schemaRefs>
</ds:datastoreItem>
</file>

<file path=customXml/itemProps3.xml><?xml version="1.0" encoding="utf-8"?>
<ds:datastoreItem xmlns:ds="http://schemas.openxmlformats.org/officeDocument/2006/customXml" ds:itemID="{54DE56E8-6C31-4184-A4EC-D737C9A7ABC2}">
  <ds:schemaRefs>
    <ds:schemaRef ds:uri="Microsoft.SharePoint.Taxonomy.ContentTypeSync"/>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8E67C9E0-58DF-4C75-9A71-A7A0634E9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A5180C-526F-4797-8D08-AD65EFE61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TotalTime>
  <Pages>2</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Ericsson; TDoc; 3GPP; NR; CP; Capabilities</cp:keywords>
  <cp:lastModifiedBy>Ericsson</cp:lastModifiedBy>
  <cp:revision>54</cp:revision>
  <cp:lastPrinted>2016-01-26T08:44:00Z</cp:lastPrinted>
  <dcterms:created xsi:type="dcterms:W3CDTF">2017-06-02T12:44:00Z</dcterms:created>
  <dcterms:modified xsi:type="dcterms:W3CDTF">2018-04-05T20:29:00Z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0x010100C5F30C9B16E14C8EACE5F2CC7B7AC7F400F5862E332FC6CE449700A00A9FC83FBA</vt:lpwstr>
  </property>
  <property fmtid="{D5CDD505-2E9C-101B-9397-08002B2CF9AE}" pid="4" name="TaxKeyword">
    <vt:lpwstr>3;#Ericsson|c60ff206-3dbb-4410-a86e-50fd188c386c;#2;#TDoc|b7cb4b2e-7c24-4f9d-967d-e29f765ecb8a;#63;#CP|922c7f27-7ef5-4926-9733-c5525b632fbc;#9;#NR|7b72ee01-8348-4904-90db-1cf7b18d5474;#64;#Capabilities|0fa1a5b5-7dd8-489a-a9bd-660b0785538f;#1;#3GPP|6a3890d</vt:lpwstr>
  </property>
  <property fmtid="{D5CDD505-2E9C-101B-9397-08002B2CF9AE}" pid="5" name="_dlc_DocIdItemGuid">
    <vt:lpwstr>fc9c88f1-dbd5-4bc5-a01f-d593c2d9a7fa</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30;#GFTE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